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2026/43-1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 - Zimmerarbeiten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Zimmerarbeiten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